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79C7" w:rsidRDefault="00864FC8" w:rsidP="005864F5">
      <w:pPr>
        <w:adjustRightInd w:val="0"/>
        <w:snapToGrid w:val="0"/>
        <w:spacing w:line="480" w:lineRule="auto"/>
        <w:jc w:val="left"/>
        <w:rPr>
          <w:rFonts w:ascii="宋体" w:hAnsi="宋体"/>
          <w:color w:val="D9D9D9" w:themeColor="background1" w:themeShade="D9"/>
          <w:kern w:val="0"/>
          <w:sz w:val="20"/>
          <w:u w:val="single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甲方（买方）：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                        </w:t>
      </w:r>
    </w:p>
    <w:p w:rsidR="00864FC8" w:rsidRDefault="00864FC8" w:rsidP="005864F5">
      <w:pPr>
        <w:adjustRightInd w:val="0"/>
        <w:snapToGrid w:val="0"/>
        <w:spacing w:line="480" w:lineRule="auto"/>
        <w:jc w:val="left"/>
        <w:rPr>
          <w:rFonts w:ascii="宋体" w:hAnsi="宋体"/>
          <w:color w:val="D9D9D9" w:themeColor="background1" w:themeShade="D9"/>
          <w:kern w:val="0"/>
          <w:sz w:val="20"/>
          <w:u w:val="single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身份证号：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                        </w:t>
      </w:r>
      <w:r w:rsidR="00F279C7">
        <w:rPr>
          <w:rFonts w:ascii="宋体" w:hAnsi="宋体"/>
          <w:color w:val="D9D9D9" w:themeColor="background1" w:themeShade="D9"/>
          <w:kern w:val="0"/>
          <w:sz w:val="20"/>
          <w:u w:val="single"/>
        </w:rPr>
        <w:t xml:space="preserve">    </w:t>
      </w:r>
    </w:p>
    <w:p w:rsidR="00F279C7" w:rsidRPr="005864F5" w:rsidRDefault="00F279C7" w:rsidP="005864F5">
      <w:pPr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F279C7" w:rsidRDefault="00864FC8" w:rsidP="005864F5">
      <w:pPr>
        <w:adjustRightInd w:val="0"/>
        <w:snapToGrid w:val="0"/>
        <w:spacing w:line="480" w:lineRule="auto"/>
        <w:jc w:val="left"/>
        <w:rPr>
          <w:rFonts w:ascii="宋体" w:hAnsi="宋体"/>
          <w:color w:val="D9D9D9" w:themeColor="background1" w:themeShade="D9"/>
          <w:kern w:val="0"/>
          <w:sz w:val="20"/>
          <w:u w:val="single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乙方（卖方）：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                        </w:t>
      </w:r>
    </w:p>
    <w:p w:rsidR="00864FC8" w:rsidRPr="005864F5" w:rsidRDefault="00864FC8" w:rsidP="005864F5">
      <w:pPr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身份证号：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                        </w:t>
      </w:r>
      <w:r w:rsidR="00F279C7">
        <w:rPr>
          <w:rFonts w:ascii="宋体" w:hAnsi="宋体"/>
          <w:color w:val="D9D9D9" w:themeColor="background1" w:themeShade="D9"/>
          <w:kern w:val="0"/>
          <w:sz w:val="20"/>
          <w:u w:val="single"/>
        </w:rPr>
        <w:t xml:space="preserve">    </w:t>
      </w:r>
    </w:p>
    <w:p w:rsidR="00864FC8" w:rsidRPr="005864F5" w:rsidRDefault="00864FC8" w:rsidP="005864F5">
      <w:pPr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兹有甲、乙双方就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快递二级代理（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）快递转让买卖事宜达成以下协议，共同遵照执行：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甲方购买乙方所有的中通快递二级代理位于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等片区的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快递业务；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转让内容包括：电脑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台、中通快递乙方所负责的业务。门面、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辆电瓶车、办公设备（门面内整体的办公设备）、无线中端PDA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把、业务电话两部、客户资源、本站点工号、乙方接手后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天内，乙方须帮助甲方熟悉业务直至走上正轨。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甲方向乙方支付装让款人民币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（其中包括交给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总部押金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。包括两个部分：定金，尾款。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</w:t>
      </w:r>
    </w:p>
    <w:p w:rsidR="00F279C7" w:rsidRDefault="00864FC8" w:rsidP="00F279C7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甲方的付款方式和期限：本合同生效当日支付定金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元整：其中部分转让款在于</w:t>
      </w:r>
    </w:p>
    <w:p w:rsidR="00864FC8" w:rsidRDefault="00F279C7" w:rsidP="00F279C7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="00864FC8"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总部签订合同签支付余款（</w:t>
      </w:r>
      <w:r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="00864FC8"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元人民币）。时间：签订本协议之后</w:t>
      </w:r>
      <w:r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F279C7">
        <w:rPr>
          <w:rFonts w:ascii="宋体" w:hAnsi="宋体" w:cs="宋体" w:hint="eastAsia"/>
          <w:snapToGrid w:val="0"/>
          <w:color w:val="000000"/>
          <w:kern w:val="0"/>
          <w:sz w:val="20"/>
        </w:rPr>
        <w:t>天。</w:t>
      </w:r>
    </w:p>
    <w:p w:rsidR="00F279C7" w:rsidRPr="005864F5" w:rsidRDefault="00F279C7" w:rsidP="00F279C7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：乙方应交付给甲方该快递的全部真实有效的证件。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：乙方应保证交付前该快递正常运转，手续完整。</w:t>
      </w:r>
    </w:p>
    <w:p w:rsidR="00864FC8" w:rsidRPr="005864F5" w:rsidRDefault="00864FC8" w:rsidP="005864F5">
      <w:pPr>
        <w:pStyle w:val="a7"/>
        <w:adjustRightInd w:val="0"/>
        <w:snapToGrid w:val="0"/>
        <w:spacing w:line="480" w:lineRule="auto"/>
        <w:ind w:firstLineChars="0" w:firstLine="0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：乙方在完成过户前应该结清快递员的工资，快递员的押金由甲方从转让金里面扣除，乙方之前经营一切罚款由甲方承担。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：甲方违反本合同，定金不予退还。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：乙方违反本合同，应向甲方支付相当于定金数额的违约金（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%）和定金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元整。</w:t>
      </w: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numPr>
          <w:ilvl w:val="0"/>
          <w:numId w:val="1"/>
        </w:num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：本合同自双方签字之日起生效。本合同一式</w:t>
      </w:r>
      <w:r w:rsidR="00F279C7">
        <w:rPr>
          <w:rFonts w:ascii="宋体" w:hAnsi="宋体" w:hint="eastAsia"/>
          <w:color w:val="D9D9D9" w:themeColor="background1" w:themeShade="D9"/>
          <w:kern w:val="0"/>
          <w:sz w:val="20"/>
          <w:u w:val="single"/>
        </w:rPr>
        <w:t xml:space="preserve">        </w:t>
      </w: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份。</w:t>
      </w:r>
    </w:p>
    <w:p w:rsidR="00864FC8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 xml:space="preserve">        </w:t>
      </w:r>
    </w:p>
    <w:p w:rsidR="00260E94" w:rsidRPr="005864F5" w:rsidRDefault="00260E94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  <w:r w:rsidRPr="005864F5">
        <w:rPr>
          <w:rFonts w:ascii="宋体" w:hAnsi="宋体" w:cs="宋体" w:hint="eastAsia"/>
          <w:snapToGrid w:val="0"/>
          <w:color w:val="000000"/>
          <w:kern w:val="0"/>
          <w:sz w:val="20"/>
        </w:rPr>
        <w:t>甲方（签字）：                   乙方（签字）：</w:t>
      </w:r>
    </w:p>
    <w:p w:rsidR="00F279C7" w:rsidRDefault="00F279C7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sz w:val="20"/>
        </w:rPr>
      </w:pPr>
    </w:p>
    <w:p w:rsidR="00864FC8" w:rsidRPr="00F279C7" w:rsidRDefault="00864FC8" w:rsidP="00F279C7">
      <w:pPr>
        <w:topLinePunct/>
        <w:adjustRightInd w:val="0"/>
        <w:snapToGrid w:val="0"/>
        <w:spacing w:line="480" w:lineRule="auto"/>
        <w:ind w:firstLineChars="100" w:firstLine="200"/>
        <w:jc w:val="right"/>
        <w:rPr>
          <w:rFonts w:ascii="宋体" w:hAnsi="宋体" w:cs="宋体"/>
          <w:snapToGrid w:val="0"/>
          <w:color w:val="000000"/>
          <w:kern w:val="0"/>
          <w:sz w:val="20"/>
        </w:rPr>
      </w:pPr>
      <w:r w:rsidRPr="00F279C7">
        <w:rPr>
          <w:rFonts w:ascii="宋体" w:hAnsi="宋体" w:cs="宋体" w:hint="eastAsia"/>
          <w:snapToGrid w:val="0"/>
          <w:color w:val="000000"/>
          <w:kern w:val="0"/>
          <w:sz w:val="20"/>
        </w:rPr>
        <w:t>年</w:t>
      </w:r>
      <w:r w:rsidR="00F279C7">
        <w:rPr>
          <w:rFonts w:ascii="宋体" w:hAnsi="宋体" w:cs="宋体"/>
          <w:snapToGrid w:val="0"/>
          <w:color w:val="000000"/>
          <w:sz w:val="20"/>
        </w:rPr>
        <w:t xml:space="preserve">    </w:t>
      </w:r>
      <w:r w:rsidRPr="00F279C7">
        <w:rPr>
          <w:rFonts w:ascii="宋体" w:hAnsi="宋体" w:cs="宋体" w:hint="eastAsia"/>
          <w:snapToGrid w:val="0"/>
          <w:color w:val="000000"/>
          <w:kern w:val="0"/>
          <w:sz w:val="20"/>
        </w:rPr>
        <w:t>月</w:t>
      </w:r>
      <w:r w:rsidR="00F279C7">
        <w:rPr>
          <w:rFonts w:ascii="宋体" w:hAnsi="宋体" w:cs="宋体"/>
          <w:snapToGrid w:val="0"/>
          <w:color w:val="000000"/>
          <w:sz w:val="20"/>
        </w:rPr>
        <w:t xml:space="preserve">    </w:t>
      </w:r>
      <w:r w:rsidRPr="00F279C7">
        <w:rPr>
          <w:rFonts w:ascii="宋体" w:hAnsi="宋体" w:cs="宋体" w:hint="eastAsia"/>
          <w:snapToGrid w:val="0"/>
          <w:color w:val="000000"/>
          <w:kern w:val="0"/>
          <w:sz w:val="20"/>
        </w:rPr>
        <w:t>日</w:t>
      </w:r>
    </w:p>
    <w:p w:rsidR="00864FC8" w:rsidRPr="00F279C7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</w:rPr>
      </w:pPr>
    </w:p>
    <w:p w:rsidR="00864FC8" w:rsidRPr="005864F5" w:rsidRDefault="00864FC8" w:rsidP="005864F5">
      <w:pPr>
        <w:topLinePunct/>
        <w:adjustRightInd w:val="0"/>
        <w:snapToGrid w:val="0"/>
        <w:spacing w:line="480" w:lineRule="auto"/>
        <w:jc w:val="left"/>
        <w:rPr>
          <w:rFonts w:ascii="宋体" w:hAnsi="宋体" w:cs="宋体"/>
          <w:snapToGrid w:val="0"/>
          <w:color w:val="000000"/>
          <w:kern w:val="0"/>
          <w:sz w:val="20"/>
          <w:u w:val="single"/>
        </w:rPr>
      </w:pPr>
    </w:p>
    <w:sectPr w:rsidR="00864FC8" w:rsidRPr="005864F5" w:rsidSect="003C2191">
      <w:footerReference w:type="default" r:id="rId7"/>
      <w:pgSz w:w="11906" w:h="16838"/>
      <w:pgMar w:top="1440" w:right="1803" w:bottom="1440" w:left="1803" w:header="851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C1525" w:rsidRDefault="00DC1525" w:rsidP="00AF601E">
      <w:r>
        <w:separator/>
      </w:r>
    </w:p>
  </w:endnote>
  <w:endnote w:type="continuationSeparator" w:id="0">
    <w:p w:rsidR="00DC1525" w:rsidRDefault="00DC1525" w:rsidP="00AF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B5C50" w:rsidRDefault="00FB5C50" w:rsidP="00864FC8">
    <w:pPr>
      <w:jc w:val="center"/>
      <w:rPr>
        <w:sz w:val="20"/>
      </w:rPr>
    </w:pPr>
  </w:p>
  <w:p w:rsidR="00FB5C50" w:rsidRPr="00260E94" w:rsidRDefault="00FB5C50" w:rsidP="00FB5C50">
    <w:pPr>
      <w:jc w:val="center"/>
      <w:rPr>
        <w:rFonts w:ascii="宋体" w:hAnsi="宋体"/>
        <w:sz w:val="20"/>
      </w:rPr>
    </w:pPr>
    <w:r w:rsidRPr="00260E94">
      <w:rPr>
        <w:rFonts w:ascii="宋体" w:hAnsi="宋体" w:hint="eastAsia"/>
        <w:sz w:val="20"/>
      </w:rPr>
      <w:t xml:space="preserve">第 </w:t>
    </w:r>
    <w:r w:rsidRPr="00260E94">
      <w:rPr>
        <w:rFonts w:ascii="宋体" w:hAnsi="宋体" w:hint="eastAsia"/>
        <w:sz w:val="20"/>
      </w:rPr>
      <w:fldChar w:fldCharType="begin"/>
    </w:r>
    <w:r w:rsidRPr="00260E94">
      <w:rPr>
        <w:rFonts w:ascii="宋体" w:hAnsi="宋体" w:hint="eastAsia"/>
        <w:sz w:val="20"/>
      </w:rPr>
      <w:instrText xml:space="preserve"> PAGE  \* MERGEFORMAT </w:instrText>
    </w:r>
    <w:r w:rsidRPr="00260E94">
      <w:rPr>
        <w:rFonts w:ascii="宋体" w:hAnsi="宋体" w:hint="eastAsia"/>
        <w:sz w:val="20"/>
      </w:rPr>
      <w:fldChar w:fldCharType="separate"/>
    </w:r>
    <w:r w:rsidR="00F279C7">
      <w:rPr>
        <w:rFonts w:ascii="宋体" w:hAnsi="宋体"/>
        <w:noProof/>
        <w:sz w:val="20"/>
      </w:rPr>
      <w:t>3</w:t>
    </w:r>
    <w:r w:rsidRPr="00260E94">
      <w:rPr>
        <w:rFonts w:ascii="宋体" w:hAnsi="宋体" w:hint="eastAsia"/>
        <w:sz w:val="20"/>
      </w:rPr>
      <w:fldChar w:fldCharType="end"/>
    </w:r>
    <w:r w:rsidRPr="00260E94">
      <w:rPr>
        <w:rFonts w:ascii="宋体" w:hAnsi="宋体" w:hint="eastAsia"/>
        <w:sz w:val="20"/>
      </w:rPr>
      <w:t xml:space="preserve"> 页 共 </w:t>
    </w:r>
    <w:r w:rsidRPr="00260E94">
      <w:rPr>
        <w:rFonts w:ascii="宋体" w:hAnsi="宋体"/>
        <w:sz w:val="20"/>
      </w:rPr>
      <w:fldChar w:fldCharType="begin"/>
    </w:r>
    <w:r w:rsidRPr="00260E94">
      <w:rPr>
        <w:rFonts w:ascii="宋体" w:hAnsi="宋体"/>
        <w:sz w:val="20"/>
      </w:rPr>
      <w:instrText xml:space="preserve"> NUMPAGES  \* MERGEFORMAT </w:instrText>
    </w:r>
    <w:r w:rsidRPr="00260E94">
      <w:rPr>
        <w:rFonts w:ascii="宋体" w:hAnsi="宋体"/>
        <w:sz w:val="20"/>
      </w:rPr>
      <w:fldChar w:fldCharType="separate"/>
    </w:r>
    <w:r w:rsidR="00F279C7">
      <w:rPr>
        <w:rFonts w:ascii="宋体" w:hAnsi="宋体"/>
        <w:noProof/>
        <w:sz w:val="20"/>
      </w:rPr>
      <w:t>3</w:t>
    </w:r>
    <w:r w:rsidRPr="00260E94">
      <w:rPr>
        <w:rFonts w:ascii="宋体" w:hAnsi="宋体"/>
        <w:sz w:val="20"/>
      </w:rPr>
      <w:fldChar w:fldCharType="end"/>
    </w:r>
    <w:r w:rsidRPr="00260E94">
      <w:rPr>
        <w:rFonts w:ascii="宋体" w:hAnsi="宋体" w:hint="eastAsia"/>
        <w:sz w:val="2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C1525" w:rsidRDefault="00DC1525" w:rsidP="00AF601E">
      <w:r>
        <w:separator/>
      </w:r>
    </w:p>
  </w:footnote>
  <w:footnote w:type="continuationSeparator" w:id="0">
    <w:p w:rsidR="00DC1525" w:rsidRDefault="00DC1525" w:rsidP="00AF6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679416"/>
    <w:multiLevelType w:val="singleLevel"/>
    <w:tmpl w:val="56679416"/>
    <w:lvl w:ilvl="0">
      <w:start w:val="1"/>
      <w:numFmt w:val="chineseCounting"/>
      <w:suff w:val="nothing"/>
      <w:lvlText w:val="第%1条"/>
      <w:lvlJc w:val="left"/>
      <w:rPr>
        <w:b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1462FA"/>
    <w:rsid w:val="00172A27"/>
    <w:rsid w:val="00217250"/>
    <w:rsid w:val="00260E94"/>
    <w:rsid w:val="003C2191"/>
    <w:rsid w:val="005864F5"/>
    <w:rsid w:val="005968A7"/>
    <w:rsid w:val="006A2739"/>
    <w:rsid w:val="00864FC8"/>
    <w:rsid w:val="00970D4B"/>
    <w:rsid w:val="00AB0AD2"/>
    <w:rsid w:val="00AF601E"/>
    <w:rsid w:val="00B40AC1"/>
    <w:rsid w:val="00C170C1"/>
    <w:rsid w:val="00DC1525"/>
    <w:rsid w:val="00EB3083"/>
    <w:rsid w:val="00EC2115"/>
    <w:rsid w:val="00F279C7"/>
    <w:rsid w:val="00F7515E"/>
    <w:rsid w:val="00FB5C50"/>
    <w:rsid w:val="22D135F9"/>
    <w:rsid w:val="250D7002"/>
    <w:rsid w:val="255C27EE"/>
    <w:rsid w:val="29D56F5A"/>
    <w:rsid w:val="2D836F6B"/>
    <w:rsid w:val="3F5E3394"/>
    <w:rsid w:val="5689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3C60373-95A5-4FA9-89BB-C8707719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Pr>
      <w:rFonts w:ascii="Calibri" w:eastAsia="宋体" w:hAnsi="Calibri" w:cs="Times New Roman"/>
      <w:sz w:val="18"/>
      <w:lang w:val="en-US" w:eastAsia="zh-CN" w:bidi="ar-SA"/>
    </w:rPr>
  </w:style>
  <w:style w:type="character" w:customStyle="1" w:styleId="a5">
    <w:name w:val="页眉 字符"/>
    <w:link w:val="a6"/>
    <w:uiPriority w:val="99"/>
    <w:qFormat/>
    <w:rPr>
      <w:kern w:val="2"/>
      <w:sz w:val="18"/>
    </w:rPr>
  </w:style>
  <w:style w:type="paragraph" w:styleId="a6">
    <w:name w:val="head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002\Documents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2</TotalTime>
  <Pages>2</Pages>
  <Words>125</Words>
  <Characters>713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快递转让协议</dc:title>
  <dc:subject/>
  <dc:creator>Windows 用户</dc:creator>
  <cp:keywords/>
  <dc:description/>
  <cp:lastModifiedBy>KEY Z</cp:lastModifiedBy>
  <cp:revision>5</cp:revision>
  <cp:lastPrinted>2010-10-31T21:51:00Z</cp:lastPrinted>
  <dcterms:created xsi:type="dcterms:W3CDTF">2018-11-22T04:01:00Z</dcterms:created>
  <dcterms:modified xsi:type="dcterms:W3CDTF">2020-08-14T07:42:00Z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